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D36D8" w14:textId="77777777" w:rsidR="00BC67D1" w:rsidRDefault="00BC67D1" w:rsidP="00BC67D1">
      <w:pPr>
        <w:pStyle w:val="NoSpacing"/>
      </w:pPr>
      <w:r>
        <w:rPr>
          <w:u w:val="single"/>
        </w:rPr>
        <w:t>Maurice ap JOHN</w:t>
      </w:r>
      <w:r>
        <w:t xml:space="preserve">      (fl.1499)</w:t>
      </w:r>
    </w:p>
    <w:p w14:paraId="39BDE824" w14:textId="77777777" w:rsidR="00BC67D1" w:rsidRDefault="00BC67D1" w:rsidP="00BC67D1">
      <w:pPr>
        <w:pStyle w:val="NoSpacing"/>
      </w:pPr>
      <w:r>
        <w:t>Rector of St.George, Exeter.</w:t>
      </w:r>
    </w:p>
    <w:p w14:paraId="457F87AB" w14:textId="77777777" w:rsidR="00BC67D1" w:rsidRDefault="00BC67D1" w:rsidP="00BC67D1">
      <w:pPr>
        <w:pStyle w:val="NoSpacing"/>
      </w:pPr>
    </w:p>
    <w:p w14:paraId="488475C0" w14:textId="77777777" w:rsidR="00BC67D1" w:rsidRDefault="00BC67D1" w:rsidP="00BC67D1">
      <w:pPr>
        <w:pStyle w:val="NoSpacing"/>
      </w:pPr>
    </w:p>
    <w:p w14:paraId="72960DEA" w14:textId="77777777" w:rsidR="00957723" w:rsidRDefault="00957723" w:rsidP="00957723">
      <w:pPr>
        <w:pStyle w:val="NoSpacing"/>
      </w:pPr>
      <w:r>
        <w:t>20 Nov.1488</w:t>
      </w:r>
      <w:r>
        <w:tab/>
        <w:t>He was presented to the church.</w:t>
      </w:r>
    </w:p>
    <w:p w14:paraId="6499927F" w14:textId="6EA6FF26" w:rsidR="00957723" w:rsidRDefault="00957723" w:rsidP="00BC67D1">
      <w:pPr>
        <w:pStyle w:val="NoSpacing"/>
      </w:pPr>
      <w:r>
        <w:tab/>
      </w:r>
      <w:r>
        <w:tab/>
        <w:t>(C.P.R. 1485-94 p.252)</w:t>
      </w:r>
    </w:p>
    <w:p w14:paraId="1CA61D4B" w14:textId="77777777" w:rsidR="00BC67D1" w:rsidRDefault="00BC67D1" w:rsidP="00BC67D1">
      <w:pPr>
        <w:pStyle w:val="NoSpacing"/>
      </w:pPr>
      <w:r>
        <w:tab/>
        <w:t>1499</w:t>
      </w:r>
      <w:r>
        <w:tab/>
        <w:t>He made his Will.  (Plomer p.274)</w:t>
      </w:r>
    </w:p>
    <w:p w14:paraId="2BBE9838" w14:textId="77777777" w:rsidR="00BC67D1" w:rsidRDefault="00BC67D1" w:rsidP="00BC67D1">
      <w:pPr>
        <w:pStyle w:val="NoSpacing"/>
      </w:pPr>
    </w:p>
    <w:p w14:paraId="49E26B3E" w14:textId="77777777" w:rsidR="00BC67D1" w:rsidRDefault="00BC67D1" w:rsidP="00BC67D1">
      <w:pPr>
        <w:pStyle w:val="NoSpacing"/>
      </w:pPr>
    </w:p>
    <w:p w14:paraId="0E390DA2" w14:textId="77777777" w:rsidR="00BC67D1" w:rsidRDefault="00BC67D1" w:rsidP="00BC67D1">
      <w:pPr>
        <w:pStyle w:val="NoSpacing"/>
      </w:pPr>
      <w:r>
        <w:t>26 May 2015</w:t>
      </w:r>
    </w:p>
    <w:p w14:paraId="1FE7CA9E" w14:textId="1331CF3F" w:rsidR="00957723" w:rsidRDefault="00957723" w:rsidP="00BC67D1">
      <w:pPr>
        <w:pStyle w:val="NoSpacing"/>
      </w:pPr>
      <w:r>
        <w:t>16 May 2025</w:t>
      </w:r>
    </w:p>
    <w:p w14:paraId="3DCCA6BD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701B3" w14:textId="77777777" w:rsidR="00BC67D1" w:rsidRDefault="00BC67D1" w:rsidP="00920DE3">
      <w:pPr>
        <w:spacing w:after="0" w:line="240" w:lineRule="auto"/>
      </w:pPr>
      <w:r>
        <w:separator/>
      </w:r>
    </w:p>
  </w:endnote>
  <w:endnote w:type="continuationSeparator" w:id="0">
    <w:p w14:paraId="52B9E11F" w14:textId="77777777" w:rsidR="00BC67D1" w:rsidRDefault="00BC67D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77604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B6403" w14:textId="77777777" w:rsidR="00C009D8" w:rsidRPr="00C009D8" w:rsidRDefault="00C009D8">
    <w:pPr>
      <w:pStyle w:val="Footer"/>
    </w:pPr>
    <w:r>
      <w:t>Copyright I.S.Rogers 9 August 2013</w:t>
    </w:r>
  </w:p>
  <w:p w14:paraId="532885A7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D38B0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8E033" w14:textId="77777777" w:rsidR="00BC67D1" w:rsidRDefault="00BC67D1" w:rsidP="00920DE3">
      <w:pPr>
        <w:spacing w:after="0" w:line="240" w:lineRule="auto"/>
      </w:pPr>
      <w:r>
        <w:separator/>
      </w:r>
    </w:p>
  </w:footnote>
  <w:footnote w:type="continuationSeparator" w:id="0">
    <w:p w14:paraId="0B8F0C29" w14:textId="77777777" w:rsidR="00BC67D1" w:rsidRDefault="00BC67D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ED82F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EBB6D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0D8B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67D1"/>
    <w:rsid w:val="00120749"/>
    <w:rsid w:val="00624CAE"/>
    <w:rsid w:val="00920DE3"/>
    <w:rsid w:val="00957723"/>
    <w:rsid w:val="00AB412F"/>
    <w:rsid w:val="00BC67D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80BB2"/>
  <w15:docId w15:val="{CB1AD6EA-5289-404F-BF6D-F04CF8FB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2015-06-13T18:27:00Z</dcterms:created>
  <dcterms:modified xsi:type="dcterms:W3CDTF">2025-05-16T09:07:00Z</dcterms:modified>
</cp:coreProperties>
</file>